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8C87B28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976B56">
        <w:rPr>
          <w:rStyle w:val="Strong"/>
          <w:rFonts w:asciiTheme="minorHAnsi" w:hAnsiTheme="minorHAnsi" w:cstheme="minorHAnsi"/>
          <w:lang w:val="en-GB"/>
        </w:rPr>
        <w:t>22-W001-25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F75A46B" w:rsidR="00B0293A" w:rsidRPr="00532E97" w:rsidRDefault="00976B5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2/01/25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29196CAD" w:rsidR="00B0293A" w:rsidRPr="00532E97" w:rsidRDefault="00976B5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7/01/25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F79F6C7" w:rsidR="00B0293A" w:rsidRPr="00B0293A" w:rsidRDefault="00976B56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10/01/25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4CAF1474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15/01/25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AEABD1E" w:rsidR="00B0293A" w:rsidRPr="00B0293A" w:rsidRDefault="00976B56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17/01/25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5E71CC09" w:rsidR="00B0293A" w:rsidRPr="00532E97" w:rsidRDefault="00976B5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21/01/25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1169DAB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22/01/25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42B6D1C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23/01/25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3CE247B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6/02/25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A561E2B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7/02/25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811F127" w:rsidR="00B0293A" w:rsidRPr="00532E97" w:rsidRDefault="0097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8/02/25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49C94" w14:textId="77777777" w:rsidR="00B638DC" w:rsidRDefault="00B638DC">
      <w:r>
        <w:separator/>
      </w:r>
    </w:p>
  </w:endnote>
  <w:endnote w:type="continuationSeparator" w:id="0">
    <w:p w14:paraId="6BCB3F86" w14:textId="77777777" w:rsidR="00B638DC" w:rsidRDefault="00B638DC">
      <w:r>
        <w:continuationSeparator/>
      </w:r>
    </w:p>
  </w:endnote>
  <w:endnote w:type="continuationNotice" w:id="1">
    <w:p w14:paraId="0CDE51E8" w14:textId="77777777" w:rsidR="00B638DC" w:rsidRDefault="00B63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6EE954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76B56">
      <w:rPr>
        <w:noProof/>
      </w:rPr>
      <w:t>2025-01-02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51F26" w14:textId="77777777" w:rsidR="00B638DC" w:rsidRDefault="00B638DC">
      <w:r>
        <w:separator/>
      </w:r>
    </w:p>
  </w:footnote>
  <w:footnote w:type="continuationSeparator" w:id="0">
    <w:p w14:paraId="6CDC7851" w14:textId="77777777" w:rsidR="00B638DC" w:rsidRDefault="00B638DC">
      <w:r>
        <w:continuationSeparator/>
      </w:r>
    </w:p>
  </w:footnote>
  <w:footnote w:type="continuationNotice" w:id="1">
    <w:p w14:paraId="70E386FF" w14:textId="77777777" w:rsidR="00B638DC" w:rsidRDefault="00B63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4DEBC2D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976B56">
      <w:rPr>
        <w:rFonts w:asciiTheme="minorHAnsi" w:hAnsiTheme="minorHAnsi" w:cs="Calibri"/>
        <w:sz w:val="20"/>
      </w:rPr>
      <w:t>22-W001-25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068400">
    <w:abstractNumId w:val="1"/>
  </w:num>
  <w:num w:numId="2" w16cid:durableId="622030960">
    <w:abstractNumId w:val="10"/>
  </w:num>
  <w:num w:numId="3" w16cid:durableId="679509555">
    <w:abstractNumId w:val="11"/>
  </w:num>
  <w:num w:numId="4" w16cid:durableId="2123914339">
    <w:abstractNumId w:val="4"/>
  </w:num>
  <w:num w:numId="5" w16cid:durableId="1998150797">
    <w:abstractNumId w:val="3"/>
  </w:num>
  <w:num w:numId="6" w16cid:durableId="1652367443">
    <w:abstractNumId w:val="7"/>
  </w:num>
  <w:num w:numId="7" w16cid:durableId="129787568">
    <w:abstractNumId w:val="5"/>
  </w:num>
  <w:num w:numId="8" w16cid:durableId="1887984748">
    <w:abstractNumId w:val="9"/>
  </w:num>
  <w:num w:numId="9" w16cid:durableId="327484550">
    <w:abstractNumId w:val="0"/>
  </w:num>
  <w:num w:numId="10" w16cid:durableId="1747417566">
    <w:abstractNumId w:val="8"/>
  </w:num>
  <w:num w:numId="11" w16cid:durableId="1491558140">
    <w:abstractNumId w:val="2"/>
  </w:num>
  <w:num w:numId="12" w16cid:durableId="1477170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5FD7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6B56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8DC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0A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4</cp:revision>
  <cp:lastPrinted>2013-10-18T08:32:00Z</cp:lastPrinted>
  <dcterms:created xsi:type="dcterms:W3CDTF">2020-07-06T13:09:00Z</dcterms:created>
  <dcterms:modified xsi:type="dcterms:W3CDTF">2025-01-02T02:59:00Z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